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461C5012" w:rsidR="00303591" w:rsidRPr="00330CB1" w:rsidRDefault="00303591" w:rsidP="00303591">
      <w:pPr>
        <w:pStyle w:val="Header"/>
        <w:tabs>
          <w:tab w:val="right" w:pos="9639"/>
        </w:tabs>
        <w:jc w:val="both"/>
        <w:rPr>
          <w:rFonts w:cs="Courier New"/>
          <w:sz w:val="24"/>
          <w:szCs w:val="24"/>
        </w:rPr>
      </w:pPr>
      <w:bookmarkStart w:id="0" w:name="_Hlk16073148"/>
      <w:bookmarkEnd w:id="0"/>
      <w:r w:rsidRPr="00330CB1">
        <w:rPr>
          <w:rFonts w:cs="Courier New"/>
          <w:sz w:val="24"/>
          <w:szCs w:val="24"/>
        </w:rPr>
        <w:t>3GPP TSG-RAN WG4 #</w:t>
      </w:r>
      <w:r w:rsidR="000650CF" w:rsidRPr="00330CB1">
        <w:rPr>
          <w:rFonts w:cs="Arial"/>
          <w:sz w:val="24"/>
          <w:szCs w:val="24"/>
        </w:rPr>
        <w:t>9</w:t>
      </w:r>
      <w:r w:rsidR="00D94483">
        <w:rPr>
          <w:rFonts w:cs="Arial"/>
          <w:sz w:val="24"/>
          <w:szCs w:val="24"/>
        </w:rPr>
        <w:t>2</w:t>
      </w:r>
      <w:r w:rsidRPr="00330CB1">
        <w:rPr>
          <w:rFonts w:cs="Courier New"/>
          <w:sz w:val="24"/>
          <w:szCs w:val="24"/>
        </w:rPr>
        <w:tab/>
      </w:r>
      <w:r w:rsidR="0040698C" w:rsidRPr="00330CB1">
        <w:rPr>
          <w:rFonts w:cs="Courier New"/>
          <w:sz w:val="24"/>
          <w:szCs w:val="24"/>
        </w:rPr>
        <w:t>R4-1</w:t>
      </w:r>
      <w:r w:rsidR="00B42D1D" w:rsidRPr="00330CB1">
        <w:rPr>
          <w:rFonts w:cs="Courier New"/>
          <w:sz w:val="24"/>
          <w:szCs w:val="24"/>
        </w:rPr>
        <w:t>9</w:t>
      </w:r>
      <w:r w:rsidR="00FC0620" w:rsidRPr="00330CB1">
        <w:rPr>
          <w:rFonts w:cs="Courier New"/>
          <w:sz w:val="24"/>
          <w:szCs w:val="24"/>
        </w:rPr>
        <w:t>0</w:t>
      </w:r>
      <w:r w:rsidR="00AE7332">
        <w:rPr>
          <w:rFonts w:cs="Courier New"/>
          <w:sz w:val="24"/>
          <w:szCs w:val="24"/>
        </w:rPr>
        <w:t>8871</w:t>
      </w:r>
    </w:p>
    <w:p w14:paraId="3502ADA3" w14:textId="04075148" w:rsidR="009C1F3F" w:rsidRPr="001D0744" w:rsidRDefault="00D94483" w:rsidP="00AC033F">
      <w:pPr>
        <w:pStyle w:val="Header"/>
        <w:jc w:val="both"/>
        <w:rPr>
          <w:rFonts w:cs="Arial"/>
          <w:b w:val="0"/>
        </w:rPr>
      </w:pPr>
      <w:r>
        <w:rPr>
          <w:rFonts w:cs="Arial"/>
          <w:sz w:val="24"/>
          <w:szCs w:val="24"/>
        </w:rPr>
        <w:t>Ljubljana</w:t>
      </w:r>
      <w:r w:rsidR="00B42D1D" w:rsidRPr="00370CE3">
        <w:rPr>
          <w:rFonts w:cs="Arial"/>
          <w:sz w:val="24"/>
          <w:szCs w:val="24"/>
        </w:rPr>
        <w:t xml:space="preserve">, </w:t>
      </w:r>
      <w:r>
        <w:rPr>
          <w:rFonts w:cs="Arial"/>
          <w:sz w:val="24"/>
          <w:szCs w:val="24"/>
        </w:rPr>
        <w:t>Slovenia, 26</w:t>
      </w:r>
      <w:r w:rsidRPr="00D94483">
        <w:rPr>
          <w:rFonts w:cs="Arial"/>
          <w:sz w:val="24"/>
          <w:szCs w:val="24"/>
          <w:vertAlign w:val="superscript"/>
        </w:rPr>
        <w:t>th</w:t>
      </w:r>
      <w:r>
        <w:rPr>
          <w:rFonts w:cs="Arial"/>
          <w:sz w:val="24"/>
          <w:szCs w:val="24"/>
        </w:rPr>
        <w:t xml:space="preserve"> – 30</w:t>
      </w:r>
      <w:r w:rsidRPr="00D94483">
        <w:rPr>
          <w:rFonts w:cs="Arial"/>
          <w:sz w:val="24"/>
          <w:szCs w:val="24"/>
          <w:vertAlign w:val="superscript"/>
        </w:rPr>
        <w:t>th</w:t>
      </w:r>
      <w:r>
        <w:rPr>
          <w:rFonts w:cs="Arial"/>
          <w:sz w:val="24"/>
          <w:szCs w:val="24"/>
        </w:rPr>
        <w:t xml:space="preserve"> August</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12306E70"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1A795C">
        <w:rPr>
          <w:rFonts w:ascii="Arial" w:hAnsi="Arial"/>
          <w:sz w:val="24"/>
          <w:lang w:val="it-IT"/>
        </w:rPr>
        <w:t>9.5.3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5DA712CB"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46B5">
        <w:rPr>
          <w:rFonts w:ascii="Arial" w:hAnsi="Arial"/>
          <w:sz w:val="24"/>
          <w:lang w:val="en-US"/>
        </w:rPr>
        <w:t xml:space="preserve">IAB </w:t>
      </w:r>
      <w:r w:rsidR="00A93ED8">
        <w:rPr>
          <w:rFonts w:ascii="Arial" w:hAnsi="Arial"/>
          <w:sz w:val="24"/>
          <w:lang w:val="en-US"/>
        </w:rPr>
        <w:t xml:space="preserve">MT </w:t>
      </w:r>
      <w:r w:rsidR="00F546B5">
        <w:rPr>
          <w:rFonts w:ascii="Arial" w:hAnsi="Arial"/>
          <w:sz w:val="24"/>
          <w:lang w:val="en-US"/>
        </w:rPr>
        <w:t>r</w:t>
      </w:r>
      <w:r w:rsidR="005E7FA1">
        <w:rPr>
          <w:rFonts w:ascii="Arial" w:hAnsi="Arial"/>
          <w:sz w:val="24"/>
          <w:lang w:val="en-US"/>
        </w:rPr>
        <w:t>eceiver blocking analysis</w:t>
      </w:r>
      <w:r w:rsidR="0084204F">
        <w:rPr>
          <w:rFonts w:ascii="Arial" w:hAnsi="Arial"/>
          <w:sz w:val="24"/>
          <w:lang w:val="en-US"/>
        </w:rPr>
        <w:t xml:space="preserve"> in FR2</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641C4D9D"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621F72">
        <w:t>[1]</w:t>
      </w:r>
      <w:r>
        <w:fldChar w:fldCharType="end"/>
      </w:r>
      <w:r>
        <w:t>. Among the objectives of the work item, RAN4 is tasked to define RF and RRM requirements for both backhaul (BH) and access links of an IAB-node including requirements for co-existence (e.g. ACLR, ACS).</w:t>
      </w:r>
    </w:p>
    <w:p w14:paraId="5AE3FB1F" w14:textId="2FB9486D" w:rsidR="00BD206E" w:rsidRDefault="00BD206E" w:rsidP="00BD206E">
      <w:pPr>
        <w:rPr>
          <w:lang w:val="en-US"/>
        </w:rPr>
      </w:pPr>
      <w:r w:rsidRPr="00FA25E3">
        <w:rPr>
          <w:lang w:val="en-US"/>
        </w:rPr>
        <w:t>In RAN4#90bis Integrated A</w:t>
      </w:r>
      <w:r>
        <w:rPr>
          <w:lang w:val="en-US"/>
        </w:rPr>
        <w:t>ccess and Backhauling (IAB) WI started. There was a preliminary but intensive discussion among interested companies, that resulted in the agreement of the work-plan for RAN4#91</w:t>
      </w:r>
      <w:r w:rsidR="00680C19">
        <w:rPr>
          <w:lang w:val="en-US"/>
        </w:rPr>
        <w:t xml:space="preserve"> </w:t>
      </w:r>
      <w:r w:rsidR="00680C19">
        <w:rPr>
          <w:lang w:val="en-US"/>
        </w:rPr>
        <w:fldChar w:fldCharType="begin"/>
      </w:r>
      <w:r w:rsidR="00680C19">
        <w:rPr>
          <w:lang w:val="en-US"/>
        </w:rPr>
        <w:instrText xml:space="preserve"> REF _Ref16505260 \n \h </w:instrText>
      </w:r>
      <w:r w:rsidR="00680C19">
        <w:rPr>
          <w:lang w:val="en-US"/>
        </w:rPr>
      </w:r>
      <w:r w:rsidR="00680C19">
        <w:rPr>
          <w:lang w:val="en-US"/>
        </w:rPr>
        <w:fldChar w:fldCharType="separate"/>
      </w:r>
      <w:r w:rsidR="00621F72">
        <w:rPr>
          <w:lang w:val="en-US"/>
        </w:rPr>
        <w:t>[3]</w:t>
      </w:r>
      <w:r w:rsidR="00680C19">
        <w:rPr>
          <w:lang w:val="en-US"/>
        </w:rPr>
        <w:fldChar w:fldCharType="end"/>
      </w:r>
      <w:r>
        <w:rPr>
          <w:lang w:val="en-US"/>
        </w:rPr>
        <w:t xml:space="preserve">. </w:t>
      </w:r>
      <w:r w:rsidR="00F8079B">
        <w:rPr>
          <w:lang w:val="en-US"/>
        </w:rPr>
        <w:t xml:space="preserve">In RAN4#91, the discussion focused on simulation assumptions and the WF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621F72">
        <w:rPr>
          <w:lang w:val="en-US"/>
        </w:rPr>
        <w:t>[2]</w:t>
      </w:r>
      <w:r w:rsidR="00774308">
        <w:rPr>
          <w:lang w:val="en-US"/>
        </w:rPr>
        <w:fldChar w:fldCharType="end"/>
      </w:r>
      <w:r w:rsidR="00774308">
        <w:rPr>
          <w:lang w:val="en-US"/>
        </w:rPr>
        <w:t xml:space="preserve"> was agreed</w:t>
      </w:r>
      <w:r>
        <w:rPr>
          <w:lang w:val="en-US"/>
        </w:rPr>
        <w:t xml:space="preserve">. </w:t>
      </w:r>
    </w:p>
    <w:p w14:paraId="7725BA63" w14:textId="3DDA9E91" w:rsidR="00BD206E" w:rsidRPr="00FA25E3" w:rsidRDefault="00BD206E" w:rsidP="00BD206E">
      <w:pPr>
        <w:rPr>
          <w:lang w:val="en-US"/>
        </w:rPr>
      </w:pPr>
      <w:r>
        <w:rPr>
          <w:lang w:val="en-US"/>
        </w:rPr>
        <w:t xml:space="preserve">In this paper we present </w:t>
      </w:r>
      <w:r w:rsidR="003F03ED">
        <w:rPr>
          <w:lang w:val="en-US"/>
        </w:rPr>
        <w:t xml:space="preserve">an analysis of the received cumulative power at the IAB </w:t>
      </w:r>
      <w:r w:rsidR="00D30E28">
        <w:rPr>
          <w:lang w:val="en-US"/>
        </w:rPr>
        <w:t>MT</w:t>
      </w:r>
      <w:r w:rsidR="001F549B">
        <w:rPr>
          <w:lang w:val="en-US"/>
        </w:rPr>
        <w:t xml:space="preserve"> in FR2</w:t>
      </w:r>
      <w:r w:rsidR="00617198">
        <w:rPr>
          <w:lang w:val="en-US"/>
        </w:rPr>
        <w:t>,</w:t>
      </w:r>
      <w:r w:rsidR="003F03ED">
        <w:rPr>
          <w:lang w:val="en-US"/>
        </w:rPr>
        <w:t xml:space="preserve"> in the case of DL backhaul communications and compare it with the current Rel-15 </w:t>
      </w:r>
      <w:r w:rsidR="001026CC">
        <w:rPr>
          <w:lang w:val="en-US"/>
        </w:rPr>
        <w:t xml:space="preserve">UE </w:t>
      </w:r>
      <w:r w:rsidR="003F03ED">
        <w:rPr>
          <w:lang w:val="en-US"/>
        </w:rPr>
        <w:t>maximum input power specifications</w:t>
      </w:r>
      <w:r w:rsidR="00774308">
        <w:rPr>
          <w:lang w:val="en-US"/>
        </w:rPr>
        <w:t>.</w:t>
      </w:r>
      <w:r w:rsidR="003F03ED">
        <w:rPr>
          <w:lang w:val="en-US"/>
        </w:rPr>
        <w:t xml:space="preserve"> We conclude </w:t>
      </w:r>
      <w:r w:rsidR="001B37F6">
        <w:rPr>
          <w:lang w:val="en-US"/>
        </w:rPr>
        <w:t xml:space="preserve">that </w:t>
      </w:r>
      <w:r w:rsidR="001B37F6">
        <w:t>an IAB MT LNA blocking threshold similar to UE blocking specification is necessary to have functioning DL backhaul.</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6BDBF73D" w14:textId="380876F1" w:rsidR="00CD3146" w:rsidRDefault="00C40F23" w:rsidP="001A3A6C">
      <w:r>
        <w:t xml:space="preserve">In this contribution we analyse the power received at IAB children nodes when deployed in a heterogeneous </w:t>
      </w:r>
      <w:r w:rsidR="00D2611D">
        <w:t>network</w:t>
      </w:r>
      <w:r w:rsidR="00E34EC6">
        <w:t xml:space="preserve"> in FR2</w:t>
      </w:r>
      <w:r>
        <w:t xml:space="preserve">. High transmit power at IAB donor nodes and good channel conditions are indeed able to </w:t>
      </w:r>
      <w:r w:rsidR="00797350">
        <w:t>counteract</w:t>
      </w:r>
      <w:r>
        <w:t xml:space="preserve"> the large amount of adjacent channel interference that a co-located NR network may cause, as analysed in our companion contribution </w:t>
      </w:r>
      <w:r w:rsidR="00DB686C">
        <w:fldChar w:fldCharType="begin"/>
      </w:r>
      <w:r w:rsidR="00DB686C">
        <w:instrText xml:space="preserve"> REF _Ref16515638 \r \h </w:instrText>
      </w:r>
      <w:r w:rsidR="00DB686C">
        <w:fldChar w:fldCharType="separate"/>
      </w:r>
      <w:r w:rsidR="00621F72">
        <w:t>[4]</w:t>
      </w:r>
      <w:r w:rsidR="00DB686C">
        <w:fldChar w:fldCharType="end"/>
      </w:r>
      <w:r w:rsidR="00DB686C">
        <w:t>. However, a non-ideal receiver is</w:t>
      </w:r>
      <w:r w:rsidR="00EC3822">
        <w:t xml:space="preserve"> only</w:t>
      </w:r>
      <w:r w:rsidR="00DB686C">
        <w:t xml:space="preserve"> able to handle </w:t>
      </w:r>
      <w:r w:rsidR="00EC3822">
        <w:t>limited</w:t>
      </w:r>
      <w:r w:rsidR="00DB686C">
        <w:t xml:space="preserve"> amounts of received power </w:t>
      </w:r>
      <w:r w:rsidR="00EC3822">
        <w:t>since</w:t>
      </w:r>
      <w:r w:rsidR="00DB686C">
        <w:t xml:space="preserve"> its front-end LNA would</w:t>
      </w:r>
      <w:r w:rsidR="00EC3822">
        <w:t xml:space="preserve"> start</w:t>
      </w:r>
      <w:r w:rsidR="00DB686C">
        <w:t xml:space="preserve"> saturat</w:t>
      </w:r>
      <w:r w:rsidR="00EC3822">
        <w:t>ing</w:t>
      </w:r>
      <w:r w:rsidR="00DB686C">
        <w:t xml:space="preserve"> if the input power goes </w:t>
      </w:r>
      <w:r w:rsidR="00523F6E">
        <w:t>beyond</w:t>
      </w:r>
      <w:r w:rsidR="00DB686C">
        <w:t xml:space="preserve"> a specific threshold. For this reason, care must be taken in the design of a communication system and receiver blocking specifications should be defined accordingly.</w:t>
      </w:r>
    </w:p>
    <w:p w14:paraId="2224404B" w14:textId="5648A810" w:rsidR="000A662A" w:rsidRDefault="00616530" w:rsidP="001A3A6C">
      <w:r>
        <w:t xml:space="preserve">In order to understand the necessary blocking threshold of an IAB MT receiver for proper backhaul DL operation, we carried out a system level analysis based on the simulation assumptions in </w:t>
      </w:r>
      <w:r>
        <w:fldChar w:fldCharType="begin"/>
      </w:r>
      <w:r>
        <w:instrText xml:space="preserve"> REF _Ref15981963 \n \h </w:instrText>
      </w:r>
      <w:r>
        <w:fldChar w:fldCharType="separate"/>
      </w:r>
      <w:r w:rsidR="00621F72">
        <w:t>[2]</w:t>
      </w:r>
      <w:r>
        <w:fldChar w:fldCharType="end"/>
      </w:r>
      <w:r w:rsidR="00EA5C73">
        <w:t xml:space="preserve"> for the heterogeneous scenario</w:t>
      </w:r>
      <w:r>
        <w:t>. However, since for this analysis we are interested in the received powers at the input of the front-end LNA, we did neither consider receiver beamforming nor adjacent channel rejection</w:t>
      </w:r>
      <w:r w:rsidR="00662FD8">
        <w:t xml:space="preserve"> usually achieved in digital domain</w:t>
      </w:r>
      <w:r>
        <w:t xml:space="preserve">. </w:t>
      </w:r>
      <w:r w:rsidR="00345D8D">
        <w:fldChar w:fldCharType="begin"/>
      </w:r>
      <w:r w:rsidR="00345D8D">
        <w:instrText xml:space="preserve"> REF _Ref16516306 \h </w:instrText>
      </w:r>
      <w:r w:rsidR="00345D8D">
        <w:fldChar w:fldCharType="separate"/>
      </w:r>
      <w:r w:rsidR="00621F72">
        <w:t xml:space="preserve">Figure </w:t>
      </w:r>
      <w:r w:rsidR="00621F72">
        <w:rPr>
          <w:noProof/>
        </w:rPr>
        <w:t>1</w:t>
      </w:r>
      <w:r w:rsidR="00345D8D">
        <w:fldChar w:fldCharType="end"/>
      </w:r>
      <w:r w:rsidR="00345D8D">
        <w:t xml:space="preserve"> shows</w:t>
      </w:r>
      <w:r>
        <w:t xml:space="preserve"> the distribution of the received signal power together with</w:t>
      </w:r>
      <w:r w:rsidR="00345D8D">
        <w:t xml:space="preserve"> co-channel and adjacent channel</w:t>
      </w:r>
      <w:r>
        <w:t xml:space="preserve"> (without rejection)</w:t>
      </w:r>
      <w:r w:rsidR="00345D8D">
        <w:t xml:space="preserve"> interference</w:t>
      </w:r>
      <w:r>
        <w:t xml:space="preserve"> distributions.</w:t>
      </w:r>
      <w:r w:rsidR="00EA5C73">
        <w:t xml:space="preserve"> </w:t>
      </w:r>
      <w:r w:rsidR="00536D21">
        <w:t>Further</w:t>
      </w:r>
      <w:r w:rsidR="00EA5C73">
        <w:t xml:space="preserve">, the dashed CDF </w:t>
      </w:r>
      <w:r w:rsidR="00685B5D">
        <w:t xml:space="preserve">curve </w:t>
      </w:r>
      <w:r w:rsidR="00EA5C73">
        <w:t xml:space="preserve">represents </w:t>
      </w:r>
      <w:r w:rsidR="00345D8D">
        <w:t>the</w:t>
      </w:r>
      <w:r w:rsidR="00685B5D">
        <w:t xml:space="preserve"> distribution of the</w:t>
      </w:r>
      <w:r w:rsidR="00345D8D">
        <w:t xml:space="preserve"> cumulative power experienced as input of the LNA across the whole investigated frequency range.</w:t>
      </w:r>
    </w:p>
    <w:p w14:paraId="3DA2456E" w14:textId="7AE3D452" w:rsidR="00A220EA" w:rsidRDefault="005903FC" w:rsidP="001A3A6C">
      <w:r>
        <w:t>Notice that</w:t>
      </w:r>
      <w:r w:rsidR="00A220EA">
        <w:t xml:space="preserve"> </w:t>
      </w:r>
      <w:r w:rsidR="00EF40E7">
        <w:t>the cumulative power at the input of the LNA is below -22dBm</w:t>
      </w:r>
      <w:r w:rsidR="004C495D">
        <w:t xml:space="preserve"> (or below -25dBm </w:t>
      </w:r>
      <w:r w:rsidR="00316BEA">
        <w:t>for an omni-directional a</w:t>
      </w:r>
      <w:r w:rsidR="004C495D">
        <w:t xml:space="preserve">ntenna if we consider the simulated antenna element gain of 3dBi </w:t>
      </w:r>
      <w:r w:rsidR="004C495D">
        <w:fldChar w:fldCharType="begin"/>
      </w:r>
      <w:r w:rsidR="004C495D">
        <w:instrText xml:space="preserve"> REF _Ref15981963 \r \h </w:instrText>
      </w:r>
      <w:r w:rsidR="004C495D">
        <w:fldChar w:fldCharType="separate"/>
      </w:r>
      <w:r w:rsidR="004C495D">
        <w:t>[2]</w:t>
      </w:r>
      <w:r w:rsidR="004C495D">
        <w:fldChar w:fldCharType="end"/>
      </w:r>
      <w:r w:rsidR="004C495D">
        <w:t>)</w:t>
      </w:r>
      <w:r w:rsidR="00EF40E7">
        <w:t xml:space="preserve"> for more than 99% of the cases</w:t>
      </w:r>
      <w:r w:rsidR="004C495D">
        <w:t xml:space="preserve">. </w:t>
      </w:r>
      <w:r w:rsidR="0011729F">
        <w:t>This</w:t>
      </w:r>
      <w:r w:rsidR="00184E11" w:rsidRPr="007A5A6C">
        <w:t xml:space="preserve"> value matches t</w:t>
      </w:r>
      <w:r w:rsidR="00C53B04" w:rsidRPr="007A5A6C">
        <w:t xml:space="preserve">he </w:t>
      </w:r>
      <w:r w:rsidR="00B94FA6" w:rsidRPr="007A5A6C">
        <w:t>c</w:t>
      </w:r>
      <w:r w:rsidR="000A662A" w:rsidRPr="007A5A6C">
        <w:t xml:space="preserve">urrent Rel-15 UE specifications </w:t>
      </w:r>
      <w:r w:rsidR="00184E11" w:rsidRPr="007A5A6C">
        <w:t>of</w:t>
      </w:r>
      <w:r w:rsidR="000A662A" w:rsidRPr="007A5A6C">
        <w:t xml:space="preserve"> </w:t>
      </w:r>
      <w:r w:rsidR="000A662A" w:rsidRPr="007A5A6C">
        <w:rPr>
          <w:lang w:val="en-US"/>
        </w:rPr>
        <w:t>“maximum input level”</w:t>
      </w:r>
      <w:r w:rsidR="0011729F">
        <w:rPr>
          <w:lang w:val="en-US"/>
        </w:rPr>
        <w:t xml:space="preserve"> and</w:t>
      </w:r>
      <w:r w:rsidR="007A5A6C">
        <w:rPr>
          <w:lang w:val="en-US"/>
        </w:rPr>
        <w:t xml:space="preserve"> leads t</w:t>
      </w:r>
      <w:r w:rsidR="00EF40E7">
        <w:t>o the conclusion that</w:t>
      </w:r>
      <w:r w:rsidR="00A220EA">
        <w:t xml:space="preserve"> </w:t>
      </w:r>
      <w:r w:rsidR="008B5EDA">
        <w:t>a</w:t>
      </w:r>
      <w:r w:rsidR="00DA3FD5">
        <w:t>n</w:t>
      </w:r>
      <w:r w:rsidR="00EF40E7">
        <w:t xml:space="preserve"> IAB MT</w:t>
      </w:r>
      <w:r w:rsidR="008B5EDA">
        <w:t xml:space="preserve"> LNA blocking threshold </w:t>
      </w:r>
      <w:r w:rsidR="00996D66">
        <w:t>equal</w:t>
      </w:r>
      <w:r w:rsidR="00646784">
        <w:t xml:space="preserve"> or at least </w:t>
      </w:r>
      <w:r w:rsidR="00EF40E7">
        <w:t xml:space="preserve">similar to UE blocking specification is </w:t>
      </w:r>
      <w:r w:rsidR="00914509">
        <w:t>necessary</w:t>
      </w:r>
      <w:r w:rsidR="008B5EDA">
        <w:t xml:space="preserve"> to</w:t>
      </w:r>
      <w:r w:rsidR="00914509">
        <w:t xml:space="preserve"> have functioning DL backhaul</w:t>
      </w:r>
      <w:r w:rsidR="008B5EDA">
        <w:t>.</w:t>
      </w:r>
      <w:r w:rsidR="00A46879">
        <w:t xml:space="preserve"> For this </w:t>
      </w:r>
      <w:r w:rsidR="002B7F90">
        <w:t>reason,</w:t>
      </w:r>
      <w:r w:rsidR="00A46879">
        <w:t xml:space="preserve"> our proposal is to re-use the Rel-15</w:t>
      </w:r>
      <w:r w:rsidR="002B7F90">
        <w:t xml:space="preserve"> FR2</w:t>
      </w:r>
      <w:r w:rsidR="00A46879">
        <w:t xml:space="preserve"> UE requirement of maximum input level specified as -25dBm</w:t>
      </w:r>
      <w:r w:rsidR="00357410">
        <w:t xml:space="preserve"> to define a similar requirement for</w:t>
      </w:r>
      <w:r w:rsidR="00136ED6">
        <w:t xml:space="preserve"> the</w:t>
      </w:r>
      <w:r w:rsidR="00357410">
        <w:t xml:space="preserve"> IAB MT receiver.</w:t>
      </w:r>
    </w:p>
    <w:p w14:paraId="44D9B471" w14:textId="4E115F94" w:rsidR="008F2307" w:rsidRPr="007017D5" w:rsidRDefault="008F2307" w:rsidP="008F2307">
      <w:pPr>
        <w:rPr>
          <w:b/>
          <w:bCs/>
        </w:rPr>
      </w:pPr>
      <w:r>
        <w:rPr>
          <w:b/>
          <w:bCs/>
        </w:rPr>
        <w:t>Proposal</w:t>
      </w:r>
      <w:r w:rsidRPr="00010C25">
        <w:rPr>
          <w:b/>
          <w:bCs/>
        </w:rPr>
        <w:t>:</w:t>
      </w:r>
      <w:r w:rsidR="004A0DB1">
        <w:rPr>
          <w:b/>
          <w:bCs/>
        </w:rPr>
        <w:t xml:space="preserve"> specify</w:t>
      </w:r>
      <w:r w:rsidR="008D19BE">
        <w:rPr>
          <w:b/>
          <w:bCs/>
        </w:rPr>
        <w:t xml:space="preserve"> -25dBm as</w:t>
      </w:r>
      <w:r w:rsidR="00184E11">
        <w:rPr>
          <w:b/>
          <w:bCs/>
        </w:rPr>
        <w:t xml:space="preserve"> IAB MT maximum input level </w:t>
      </w:r>
      <w:r w:rsidR="001013F9">
        <w:rPr>
          <w:b/>
          <w:bCs/>
        </w:rPr>
        <w:t>requirement</w:t>
      </w:r>
    </w:p>
    <w:p w14:paraId="6F601491" w14:textId="77777777" w:rsidR="00345D8D" w:rsidRDefault="00345D8D" w:rsidP="00345D8D">
      <w:pPr>
        <w:keepNext/>
        <w:jc w:val="center"/>
      </w:pPr>
      <w:r w:rsidRPr="00345D8D">
        <w:rPr>
          <w:noProof/>
        </w:rPr>
        <w:lastRenderedPageBreak/>
        <w:drawing>
          <wp:inline distT="0" distB="0" distL="0" distR="0" wp14:anchorId="2C9C4B8C" wp14:editId="58895DF0">
            <wp:extent cx="3771900" cy="282780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2618" cy="2835836"/>
                    </a:xfrm>
                    <a:prstGeom prst="rect">
                      <a:avLst/>
                    </a:prstGeom>
                    <a:noFill/>
                    <a:ln>
                      <a:noFill/>
                    </a:ln>
                  </pic:spPr>
                </pic:pic>
              </a:graphicData>
            </a:graphic>
          </wp:inline>
        </w:drawing>
      </w:r>
    </w:p>
    <w:p w14:paraId="24265B72" w14:textId="378F1557" w:rsidR="00EF40E7" w:rsidRPr="00EF40E7" w:rsidRDefault="00345D8D" w:rsidP="00B8003C">
      <w:pPr>
        <w:pStyle w:val="Caption"/>
        <w:jc w:val="center"/>
      </w:pPr>
      <w:bookmarkStart w:id="1" w:name="_Ref16516306"/>
      <w:r>
        <w:t xml:space="preserve">Figure </w:t>
      </w:r>
      <w:r>
        <w:fldChar w:fldCharType="begin"/>
      </w:r>
      <w:r>
        <w:instrText xml:space="preserve"> SEQ Figure \* ARABIC </w:instrText>
      </w:r>
      <w:r>
        <w:fldChar w:fldCharType="separate"/>
      </w:r>
      <w:r w:rsidR="00621F72">
        <w:rPr>
          <w:noProof/>
        </w:rPr>
        <w:t>1</w:t>
      </w:r>
      <w:r>
        <w:fldChar w:fldCharType="end"/>
      </w:r>
      <w:bookmarkEnd w:id="1"/>
      <w:r>
        <w:t xml:space="preserve">. </w:t>
      </w:r>
      <w:r w:rsidRPr="00756321">
        <w:t xml:space="preserve">Received power at IAB </w:t>
      </w:r>
      <w:r w:rsidR="00DD3018">
        <w:t>MT</w:t>
      </w:r>
      <w:r w:rsidRPr="00756321">
        <w:t xml:space="preserve"> in DL duplex direction</w:t>
      </w:r>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2136ABE7" w14:textId="355C3F60" w:rsidR="00593032" w:rsidRDefault="00EF09DA" w:rsidP="00AC5D0D">
      <w:pPr>
        <w:rPr>
          <w:lang w:val="en-US"/>
        </w:rPr>
      </w:pPr>
      <w:r>
        <w:rPr>
          <w:lang w:val="en-US"/>
        </w:rPr>
        <w:t xml:space="preserve">In this contribution we analyzed the received power levels at IAB MT front-end LNA in case of DL operation in heterogeneous scenario </w:t>
      </w:r>
      <w:r>
        <w:rPr>
          <w:lang w:val="en-US"/>
        </w:rPr>
        <w:fldChar w:fldCharType="begin"/>
      </w:r>
      <w:r>
        <w:rPr>
          <w:lang w:val="en-US"/>
        </w:rPr>
        <w:instrText xml:space="preserve"> REF _Ref15981963 \n \h </w:instrText>
      </w:r>
      <w:r>
        <w:rPr>
          <w:lang w:val="en-US"/>
        </w:rPr>
      </w:r>
      <w:r>
        <w:rPr>
          <w:lang w:val="en-US"/>
        </w:rPr>
        <w:fldChar w:fldCharType="separate"/>
      </w:r>
      <w:r w:rsidR="00621F72">
        <w:rPr>
          <w:lang w:val="en-US"/>
        </w:rPr>
        <w:t>[2]</w:t>
      </w:r>
      <w:r>
        <w:rPr>
          <w:lang w:val="en-US"/>
        </w:rPr>
        <w:fldChar w:fldCharType="end"/>
      </w:r>
      <w:r>
        <w:rPr>
          <w:lang w:val="en-US"/>
        </w:rPr>
        <w:t xml:space="preserve">. Considering 33dBm output power at IAB donor node and favorable channel conditions, the received signal power can be supported at child IAB nodes only if the </w:t>
      </w:r>
      <w:r w:rsidR="007733A5">
        <w:rPr>
          <w:lang w:val="en-US"/>
        </w:rPr>
        <w:t xml:space="preserve">MT </w:t>
      </w:r>
      <w:r>
        <w:rPr>
          <w:lang w:val="en-US"/>
        </w:rPr>
        <w:t xml:space="preserve">LNA blocking threshold is </w:t>
      </w:r>
      <w:r w:rsidR="007733A5">
        <w:rPr>
          <w:lang w:val="en-US"/>
        </w:rPr>
        <w:t>larger than</w:t>
      </w:r>
      <w:r>
        <w:rPr>
          <w:lang w:val="en-US"/>
        </w:rPr>
        <w:t xml:space="preserve"> -22dBm</w:t>
      </w:r>
      <w:r w:rsidR="009D4221">
        <w:rPr>
          <w:lang w:val="en-US"/>
        </w:rPr>
        <w:t xml:space="preserve">. A similar </w:t>
      </w:r>
      <w:r w:rsidR="00E71BE0">
        <w:rPr>
          <w:lang w:val="en-US"/>
        </w:rPr>
        <w:t>requirement</w:t>
      </w:r>
      <w:r w:rsidR="009D4221">
        <w:rPr>
          <w:lang w:val="en-US"/>
        </w:rPr>
        <w:t xml:space="preserve"> can already be found in Rel-15 UE </w:t>
      </w:r>
      <w:r w:rsidR="00BC39FB">
        <w:rPr>
          <w:lang w:val="en-US"/>
        </w:rPr>
        <w:t xml:space="preserve">FR2 </w:t>
      </w:r>
      <w:r w:rsidR="009D4221">
        <w:rPr>
          <w:lang w:val="en-US"/>
        </w:rPr>
        <w:t xml:space="preserve">specifications, for which each UE </w:t>
      </w:r>
      <w:r w:rsidR="00B347E3">
        <w:rPr>
          <w:lang w:val="en-US"/>
        </w:rPr>
        <w:t>shall</w:t>
      </w:r>
      <w:r w:rsidR="009D4221">
        <w:rPr>
          <w:lang w:val="en-US"/>
        </w:rPr>
        <w:t xml:space="preserve"> </w:t>
      </w:r>
      <w:r w:rsidR="00572027">
        <w:rPr>
          <w:lang w:val="en-US"/>
        </w:rPr>
        <w:t>support</w:t>
      </w:r>
      <w:r w:rsidR="009D4221">
        <w:rPr>
          <w:lang w:val="en-US"/>
        </w:rPr>
        <w:t xml:space="preserve"> a maximum input level of -25dBm</w:t>
      </w:r>
      <w:r w:rsidR="00B70BE8">
        <w:rPr>
          <w:lang w:val="en-US"/>
        </w:rPr>
        <w:t xml:space="preserve"> </w:t>
      </w:r>
      <w:r w:rsidR="0040521B">
        <w:rPr>
          <w:lang w:val="en-US"/>
        </w:rPr>
        <w:t>at antenna input</w:t>
      </w:r>
      <w:r w:rsidR="009D4221">
        <w:rPr>
          <w:lang w:val="en-US"/>
        </w:rPr>
        <w:t>.</w:t>
      </w:r>
    </w:p>
    <w:p w14:paraId="2A40D0A1" w14:textId="1E22DD40" w:rsidR="008A0AD6" w:rsidRDefault="008A0AD6" w:rsidP="00AC5D0D">
      <w:pPr>
        <w:rPr>
          <w:lang w:val="en-US"/>
        </w:rPr>
      </w:pPr>
      <w:r>
        <w:rPr>
          <w:lang w:val="en-US"/>
        </w:rPr>
        <w:t xml:space="preserve">Based on the above </w:t>
      </w:r>
      <w:r w:rsidR="00631654">
        <w:rPr>
          <w:lang w:val="en-US"/>
        </w:rPr>
        <w:t>observation</w:t>
      </w:r>
      <w:r w:rsidR="003F0247">
        <w:rPr>
          <w:lang w:val="en-US"/>
        </w:rPr>
        <w:t>s</w:t>
      </w:r>
      <w:r>
        <w:rPr>
          <w:lang w:val="en-US"/>
        </w:rPr>
        <w:t>, we made the following</w:t>
      </w:r>
      <w:r w:rsidR="00F067AF">
        <w:rPr>
          <w:lang w:val="en-US"/>
        </w:rPr>
        <w:t xml:space="preserve"> </w:t>
      </w:r>
      <w:r w:rsidR="001A14C1">
        <w:rPr>
          <w:lang w:val="en-US"/>
        </w:rPr>
        <w:t>proposal</w:t>
      </w:r>
      <w:r>
        <w:rPr>
          <w:lang w:val="en-US"/>
        </w:rPr>
        <w:t>:</w:t>
      </w:r>
    </w:p>
    <w:p w14:paraId="6B9B9773" w14:textId="1D7B7462" w:rsidR="00AB54C5" w:rsidRPr="007017D5" w:rsidRDefault="00AB54C5" w:rsidP="00AB54C5">
      <w:pPr>
        <w:rPr>
          <w:b/>
          <w:bCs/>
        </w:rPr>
      </w:pPr>
      <w:r>
        <w:rPr>
          <w:b/>
          <w:bCs/>
        </w:rPr>
        <w:t>Proposal</w:t>
      </w:r>
      <w:r w:rsidR="00FA2242" w:rsidRPr="00010C25">
        <w:rPr>
          <w:b/>
          <w:bCs/>
        </w:rPr>
        <w:t>:</w:t>
      </w:r>
      <w:r w:rsidR="00FA2242">
        <w:rPr>
          <w:b/>
          <w:bCs/>
        </w:rPr>
        <w:t xml:space="preserve"> specify -25dBm as IAB MT maximum input level requirement</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FE9FF3B" w14:textId="4623A3E1" w:rsidR="00072F1F" w:rsidRDefault="000C5EDD" w:rsidP="00906097">
      <w:pPr>
        <w:pStyle w:val="ListParagraph"/>
        <w:numPr>
          <w:ilvl w:val="0"/>
          <w:numId w:val="2"/>
        </w:numPr>
        <w:rPr>
          <w:lang w:val="en-US"/>
        </w:rPr>
      </w:pPr>
      <w:bookmarkStart w:id="2" w:name="_Ref4485324"/>
      <w:bookmarkStart w:id="3" w:name="_Ref4573247"/>
      <w:r w:rsidRPr="000C5EDD">
        <w:rPr>
          <w:lang w:val="en-US"/>
        </w:rPr>
        <w:t>RP-18</w:t>
      </w:r>
      <w:bookmarkEnd w:id="2"/>
      <w:r w:rsidR="00AB04EF">
        <w:rPr>
          <w:lang w:val="en-US"/>
        </w:rPr>
        <w:t>2882, “</w:t>
      </w:r>
      <w:r w:rsidR="00AB04EF" w:rsidRPr="00AB04EF">
        <w:rPr>
          <w:lang w:val="en-US"/>
        </w:rPr>
        <w:t>New WID: Integrated Access and Backhaul for NR</w:t>
      </w:r>
      <w:r w:rsidR="00AB04EF">
        <w:rPr>
          <w:lang w:val="en-US"/>
        </w:rPr>
        <w:t>”, Qualcomm Incorporated.</w:t>
      </w:r>
      <w:bookmarkEnd w:id="3"/>
    </w:p>
    <w:p w14:paraId="0713F5A1" w14:textId="1308FE6D" w:rsidR="00F8079B" w:rsidRDefault="00F8079B" w:rsidP="006E0A18">
      <w:pPr>
        <w:pStyle w:val="ListParagraph"/>
        <w:numPr>
          <w:ilvl w:val="0"/>
          <w:numId w:val="2"/>
        </w:numPr>
        <w:rPr>
          <w:lang w:val="en-US"/>
        </w:rPr>
      </w:pPr>
      <w:bookmarkStart w:id="4" w:name="_Ref15981963"/>
      <w:r>
        <w:rPr>
          <w:lang w:val="en-US"/>
        </w:rPr>
        <w:t>R4-1907825, “</w:t>
      </w:r>
      <w:r w:rsidRPr="00F8079B">
        <w:rPr>
          <w:lang w:val="en-US"/>
        </w:rPr>
        <w:t>WF on simulation assumptions for IAB co-existence study</w:t>
      </w:r>
      <w:r>
        <w:rPr>
          <w:lang w:val="en-US"/>
        </w:rPr>
        <w:t>”, Qualcomm Incorporated.</w:t>
      </w:r>
      <w:bookmarkEnd w:id="4"/>
    </w:p>
    <w:p w14:paraId="5B155A3D" w14:textId="5E166791" w:rsidR="00680C19" w:rsidRDefault="00680C19" w:rsidP="00680C19">
      <w:pPr>
        <w:pStyle w:val="ListParagraph"/>
        <w:numPr>
          <w:ilvl w:val="0"/>
          <w:numId w:val="2"/>
        </w:numPr>
        <w:rPr>
          <w:lang w:val="en-US"/>
        </w:rPr>
      </w:pPr>
      <w:bookmarkStart w:id="5" w:name="_Ref16505260"/>
      <w:r w:rsidRPr="00680C19">
        <w:rPr>
          <w:lang w:val="en-US"/>
        </w:rPr>
        <w:t>R4-1905104, “IAB RAN4 Work Plan”, Qualcomm Incorporated.</w:t>
      </w:r>
      <w:bookmarkEnd w:id="5"/>
    </w:p>
    <w:p w14:paraId="1C901060" w14:textId="37954B78" w:rsidR="00C40F23" w:rsidRPr="00680C19" w:rsidRDefault="00C40F23" w:rsidP="00680C19">
      <w:pPr>
        <w:pStyle w:val="ListParagraph"/>
        <w:numPr>
          <w:ilvl w:val="0"/>
          <w:numId w:val="2"/>
        </w:numPr>
        <w:rPr>
          <w:lang w:val="en-US"/>
        </w:rPr>
      </w:pPr>
      <w:bookmarkStart w:id="6" w:name="_Ref16515638"/>
      <w:r>
        <w:rPr>
          <w:lang w:val="en-US"/>
        </w:rPr>
        <w:t>R4-190</w:t>
      </w:r>
      <w:r w:rsidR="00E505DC">
        <w:rPr>
          <w:lang w:val="en-US"/>
        </w:rPr>
        <w:t>8873</w:t>
      </w:r>
      <w:bookmarkStart w:id="7" w:name="_GoBack"/>
      <w:bookmarkEnd w:id="7"/>
      <w:r>
        <w:rPr>
          <w:lang w:val="en-US"/>
        </w:rPr>
        <w:t>, “</w:t>
      </w:r>
      <w:r w:rsidRPr="00C40F23">
        <w:rPr>
          <w:lang w:val="en-US"/>
        </w:rPr>
        <w:t xml:space="preserve">Simulation results for </w:t>
      </w:r>
      <w:r w:rsidR="00DE311D">
        <w:rPr>
          <w:lang w:val="en-US"/>
        </w:rPr>
        <w:t xml:space="preserve">the </w:t>
      </w:r>
      <w:r w:rsidRPr="00C40F23">
        <w:rPr>
          <w:lang w:val="en-US"/>
        </w:rPr>
        <w:t>heterogeneous scenario</w:t>
      </w:r>
      <w:r w:rsidR="00DE311D">
        <w:rPr>
          <w:lang w:val="en-US"/>
        </w:rPr>
        <w:t xml:space="preserve"> in FR2</w:t>
      </w:r>
      <w:r>
        <w:rPr>
          <w:lang w:val="en-US"/>
        </w:rPr>
        <w:t>”, Qualcomm Incorporated.</w:t>
      </w:r>
      <w:bookmarkEnd w:id="6"/>
    </w:p>
    <w:sectPr w:rsidR="00C40F23" w:rsidRPr="00680C19"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F838E" w14:textId="77777777" w:rsidR="001C135B" w:rsidRDefault="001C135B">
      <w:r>
        <w:separator/>
      </w:r>
    </w:p>
  </w:endnote>
  <w:endnote w:type="continuationSeparator" w:id="0">
    <w:p w14:paraId="35FFB079" w14:textId="77777777" w:rsidR="001C135B" w:rsidRDefault="001C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9BF2A" w14:textId="77777777" w:rsidR="001C135B" w:rsidRDefault="001C135B">
      <w:r>
        <w:separator/>
      </w:r>
    </w:p>
  </w:footnote>
  <w:footnote w:type="continuationSeparator" w:id="0">
    <w:p w14:paraId="75B12866" w14:textId="77777777" w:rsidR="001C135B" w:rsidRDefault="001C1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C25"/>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183"/>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5EC"/>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62A"/>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C15"/>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E0B"/>
    <w:rsid w:val="000F0E22"/>
    <w:rsid w:val="000F15AB"/>
    <w:rsid w:val="000F1DA5"/>
    <w:rsid w:val="000F3126"/>
    <w:rsid w:val="000F5A74"/>
    <w:rsid w:val="000F5EAE"/>
    <w:rsid w:val="000F69C5"/>
    <w:rsid w:val="000F6E95"/>
    <w:rsid w:val="000F771B"/>
    <w:rsid w:val="000F78E2"/>
    <w:rsid w:val="000F79D0"/>
    <w:rsid w:val="000F7FD7"/>
    <w:rsid w:val="0010050F"/>
    <w:rsid w:val="001005AA"/>
    <w:rsid w:val="0010071D"/>
    <w:rsid w:val="00100DEB"/>
    <w:rsid w:val="00100F70"/>
    <w:rsid w:val="0010132C"/>
    <w:rsid w:val="001013F9"/>
    <w:rsid w:val="00101DBD"/>
    <w:rsid w:val="00102320"/>
    <w:rsid w:val="00102511"/>
    <w:rsid w:val="00102563"/>
    <w:rsid w:val="001026CC"/>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AE9"/>
    <w:rsid w:val="00116F74"/>
    <w:rsid w:val="0011729F"/>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BDF"/>
    <w:rsid w:val="00136CBB"/>
    <w:rsid w:val="00136ED6"/>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78E"/>
    <w:rsid w:val="0015595E"/>
    <w:rsid w:val="00155A8B"/>
    <w:rsid w:val="00156391"/>
    <w:rsid w:val="00156397"/>
    <w:rsid w:val="001564AE"/>
    <w:rsid w:val="001566FA"/>
    <w:rsid w:val="0015760F"/>
    <w:rsid w:val="0016046E"/>
    <w:rsid w:val="00160ED5"/>
    <w:rsid w:val="0016105D"/>
    <w:rsid w:val="0016136A"/>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C6A"/>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4E11"/>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4C1"/>
    <w:rsid w:val="001A151F"/>
    <w:rsid w:val="001A164F"/>
    <w:rsid w:val="001A1B9D"/>
    <w:rsid w:val="001A1D6F"/>
    <w:rsid w:val="001A2442"/>
    <w:rsid w:val="001A24F6"/>
    <w:rsid w:val="001A2E04"/>
    <w:rsid w:val="001A35DF"/>
    <w:rsid w:val="001A39E3"/>
    <w:rsid w:val="001A3A6C"/>
    <w:rsid w:val="001A3E47"/>
    <w:rsid w:val="001A4389"/>
    <w:rsid w:val="001A4813"/>
    <w:rsid w:val="001A4B10"/>
    <w:rsid w:val="001A4C57"/>
    <w:rsid w:val="001A50B1"/>
    <w:rsid w:val="001A5270"/>
    <w:rsid w:val="001A658B"/>
    <w:rsid w:val="001A6604"/>
    <w:rsid w:val="001A775C"/>
    <w:rsid w:val="001A79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37F6"/>
    <w:rsid w:val="001B4883"/>
    <w:rsid w:val="001B4DD5"/>
    <w:rsid w:val="001B58A4"/>
    <w:rsid w:val="001B5B8F"/>
    <w:rsid w:val="001B5E69"/>
    <w:rsid w:val="001B642D"/>
    <w:rsid w:val="001B6982"/>
    <w:rsid w:val="001B6B77"/>
    <w:rsid w:val="001C0990"/>
    <w:rsid w:val="001C135B"/>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E78FB"/>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49B"/>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412"/>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2CE"/>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6C5"/>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73"/>
    <w:rsid w:val="002A3BFD"/>
    <w:rsid w:val="002A3D10"/>
    <w:rsid w:val="002A4F99"/>
    <w:rsid w:val="002A5215"/>
    <w:rsid w:val="002A5A2D"/>
    <w:rsid w:val="002A5D5F"/>
    <w:rsid w:val="002A6408"/>
    <w:rsid w:val="002A679B"/>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B7F90"/>
    <w:rsid w:val="002C034B"/>
    <w:rsid w:val="002C0462"/>
    <w:rsid w:val="002C144A"/>
    <w:rsid w:val="002C1E15"/>
    <w:rsid w:val="002C27CE"/>
    <w:rsid w:val="002C3188"/>
    <w:rsid w:val="002C3C5A"/>
    <w:rsid w:val="002C40ED"/>
    <w:rsid w:val="002C499D"/>
    <w:rsid w:val="002C4E58"/>
    <w:rsid w:val="002C4F68"/>
    <w:rsid w:val="002C5195"/>
    <w:rsid w:val="002C55B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678E"/>
    <w:rsid w:val="002F7365"/>
    <w:rsid w:val="002F7510"/>
    <w:rsid w:val="002F7536"/>
    <w:rsid w:val="002F7646"/>
    <w:rsid w:val="002F7B7E"/>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9B"/>
    <w:rsid w:val="00314CDE"/>
    <w:rsid w:val="00314DB7"/>
    <w:rsid w:val="00315017"/>
    <w:rsid w:val="0031556F"/>
    <w:rsid w:val="00316A23"/>
    <w:rsid w:val="00316BEA"/>
    <w:rsid w:val="003200CE"/>
    <w:rsid w:val="0032018A"/>
    <w:rsid w:val="00320881"/>
    <w:rsid w:val="0032096F"/>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C73"/>
    <w:rsid w:val="003324CA"/>
    <w:rsid w:val="003326E6"/>
    <w:rsid w:val="003329FA"/>
    <w:rsid w:val="00332DD8"/>
    <w:rsid w:val="00332E3C"/>
    <w:rsid w:val="00333865"/>
    <w:rsid w:val="003348EF"/>
    <w:rsid w:val="003359A3"/>
    <w:rsid w:val="00336389"/>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D8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10"/>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752"/>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987"/>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34D"/>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160"/>
    <w:rsid w:val="003A249A"/>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8B4"/>
    <w:rsid w:val="003E3A86"/>
    <w:rsid w:val="003E3FC1"/>
    <w:rsid w:val="003E492D"/>
    <w:rsid w:val="003E5136"/>
    <w:rsid w:val="003E658E"/>
    <w:rsid w:val="003E65BD"/>
    <w:rsid w:val="003E69B9"/>
    <w:rsid w:val="003E7070"/>
    <w:rsid w:val="003E75CF"/>
    <w:rsid w:val="003E79DA"/>
    <w:rsid w:val="003E7A37"/>
    <w:rsid w:val="003E7DC1"/>
    <w:rsid w:val="003F0247"/>
    <w:rsid w:val="003F03ED"/>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712"/>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21B"/>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042"/>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50426"/>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0DB1"/>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95D"/>
    <w:rsid w:val="004C6A32"/>
    <w:rsid w:val="004C6DCA"/>
    <w:rsid w:val="004C72C7"/>
    <w:rsid w:val="004C7862"/>
    <w:rsid w:val="004C7A22"/>
    <w:rsid w:val="004D0378"/>
    <w:rsid w:val="004D071C"/>
    <w:rsid w:val="004D13F0"/>
    <w:rsid w:val="004D25B4"/>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6F6"/>
    <w:rsid w:val="00515806"/>
    <w:rsid w:val="00515953"/>
    <w:rsid w:val="005167E8"/>
    <w:rsid w:val="00516FE0"/>
    <w:rsid w:val="00517654"/>
    <w:rsid w:val="00517B05"/>
    <w:rsid w:val="00521297"/>
    <w:rsid w:val="0052151E"/>
    <w:rsid w:val="00523F6E"/>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6D21"/>
    <w:rsid w:val="00537260"/>
    <w:rsid w:val="00537F2E"/>
    <w:rsid w:val="0054008E"/>
    <w:rsid w:val="00540482"/>
    <w:rsid w:val="00540AD9"/>
    <w:rsid w:val="00541355"/>
    <w:rsid w:val="00541B5E"/>
    <w:rsid w:val="0054310D"/>
    <w:rsid w:val="00543144"/>
    <w:rsid w:val="00543899"/>
    <w:rsid w:val="00543E5A"/>
    <w:rsid w:val="00544214"/>
    <w:rsid w:val="005443F1"/>
    <w:rsid w:val="00544546"/>
    <w:rsid w:val="00544F7A"/>
    <w:rsid w:val="0054542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027"/>
    <w:rsid w:val="00572669"/>
    <w:rsid w:val="00572AE3"/>
    <w:rsid w:val="0057391B"/>
    <w:rsid w:val="00573A64"/>
    <w:rsid w:val="00574170"/>
    <w:rsid w:val="00574420"/>
    <w:rsid w:val="00575814"/>
    <w:rsid w:val="00575ED0"/>
    <w:rsid w:val="005760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2C3"/>
    <w:rsid w:val="0058737D"/>
    <w:rsid w:val="005873E4"/>
    <w:rsid w:val="005877E7"/>
    <w:rsid w:val="00587877"/>
    <w:rsid w:val="00587F45"/>
    <w:rsid w:val="00590356"/>
    <w:rsid w:val="005903FC"/>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5F82"/>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E7FA1"/>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801"/>
    <w:rsid w:val="00615A7F"/>
    <w:rsid w:val="00616530"/>
    <w:rsid w:val="00617198"/>
    <w:rsid w:val="006173AF"/>
    <w:rsid w:val="006178BC"/>
    <w:rsid w:val="006200D6"/>
    <w:rsid w:val="006205C1"/>
    <w:rsid w:val="00620BAE"/>
    <w:rsid w:val="00620D81"/>
    <w:rsid w:val="0062180E"/>
    <w:rsid w:val="00621F72"/>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654"/>
    <w:rsid w:val="006317B0"/>
    <w:rsid w:val="0063190E"/>
    <w:rsid w:val="006319B2"/>
    <w:rsid w:val="00631DFB"/>
    <w:rsid w:val="00631E58"/>
    <w:rsid w:val="00632365"/>
    <w:rsid w:val="0063253F"/>
    <w:rsid w:val="006326A8"/>
    <w:rsid w:val="00632CFF"/>
    <w:rsid w:val="00632F2F"/>
    <w:rsid w:val="00632F89"/>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6784"/>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FD8"/>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F7E"/>
    <w:rsid w:val="00683F8C"/>
    <w:rsid w:val="00684156"/>
    <w:rsid w:val="006843AF"/>
    <w:rsid w:val="00685145"/>
    <w:rsid w:val="00685B5D"/>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4ED1"/>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238C"/>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255"/>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A12"/>
    <w:rsid w:val="006F04FD"/>
    <w:rsid w:val="006F0ACE"/>
    <w:rsid w:val="006F0AEE"/>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7D5"/>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12"/>
    <w:rsid w:val="00730FFC"/>
    <w:rsid w:val="00731468"/>
    <w:rsid w:val="00731BCC"/>
    <w:rsid w:val="00731D02"/>
    <w:rsid w:val="007326A5"/>
    <w:rsid w:val="0073334B"/>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500E4"/>
    <w:rsid w:val="00751CF0"/>
    <w:rsid w:val="0075278D"/>
    <w:rsid w:val="00752A7D"/>
    <w:rsid w:val="007532D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3A5"/>
    <w:rsid w:val="0077380B"/>
    <w:rsid w:val="00773968"/>
    <w:rsid w:val="007739A8"/>
    <w:rsid w:val="00773AFC"/>
    <w:rsid w:val="00773F61"/>
    <w:rsid w:val="00773F65"/>
    <w:rsid w:val="00774308"/>
    <w:rsid w:val="0077434B"/>
    <w:rsid w:val="007747B8"/>
    <w:rsid w:val="007754EA"/>
    <w:rsid w:val="00775734"/>
    <w:rsid w:val="00775BED"/>
    <w:rsid w:val="007765F8"/>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350"/>
    <w:rsid w:val="00797409"/>
    <w:rsid w:val="0079758B"/>
    <w:rsid w:val="007A065B"/>
    <w:rsid w:val="007A0BD1"/>
    <w:rsid w:val="007A0CFA"/>
    <w:rsid w:val="007A0FA2"/>
    <w:rsid w:val="007A1E7D"/>
    <w:rsid w:val="007A2462"/>
    <w:rsid w:val="007A2541"/>
    <w:rsid w:val="007A323B"/>
    <w:rsid w:val="007A34E8"/>
    <w:rsid w:val="007A393B"/>
    <w:rsid w:val="007A4535"/>
    <w:rsid w:val="007A5A6C"/>
    <w:rsid w:val="007A5B0B"/>
    <w:rsid w:val="007A5D76"/>
    <w:rsid w:val="007A5E77"/>
    <w:rsid w:val="007A66A5"/>
    <w:rsid w:val="007A670C"/>
    <w:rsid w:val="007A6809"/>
    <w:rsid w:val="007A72FB"/>
    <w:rsid w:val="007A76FA"/>
    <w:rsid w:val="007B014E"/>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D25"/>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472F"/>
    <w:rsid w:val="00824D2A"/>
    <w:rsid w:val="00824DFD"/>
    <w:rsid w:val="008256E4"/>
    <w:rsid w:val="00825B8F"/>
    <w:rsid w:val="00825DFE"/>
    <w:rsid w:val="00825E0F"/>
    <w:rsid w:val="008261E8"/>
    <w:rsid w:val="00826263"/>
    <w:rsid w:val="0082785D"/>
    <w:rsid w:val="00827E37"/>
    <w:rsid w:val="00827F68"/>
    <w:rsid w:val="008310D9"/>
    <w:rsid w:val="00831580"/>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204F"/>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3EDE"/>
    <w:rsid w:val="0085400A"/>
    <w:rsid w:val="0085443D"/>
    <w:rsid w:val="008555AA"/>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AD6"/>
    <w:rsid w:val="008A0E21"/>
    <w:rsid w:val="008A166D"/>
    <w:rsid w:val="008A1804"/>
    <w:rsid w:val="008A1EB8"/>
    <w:rsid w:val="008A2168"/>
    <w:rsid w:val="008A2385"/>
    <w:rsid w:val="008A2610"/>
    <w:rsid w:val="008A2701"/>
    <w:rsid w:val="008A4256"/>
    <w:rsid w:val="008A497C"/>
    <w:rsid w:val="008A4C71"/>
    <w:rsid w:val="008A5040"/>
    <w:rsid w:val="008A54B9"/>
    <w:rsid w:val="008A5DC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D9A"/>
    <w:rsid w:val="008B5ED3"/>
    <w:rsid w:val="008B5EDA"/>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9BE"/>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307"/>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5EE"/>
    <w:rsid w:val="00900655"/>
    <w:rsid w:val="00900663"/>
    <w:rsid w:val="009017D9"/>
    <w:rsid w:val="0090247D"/>
    <w:rsid w:val="00902497"/>
    <w:rsid w:val="00902EB7"/>
    <w:rsid w:val="00902ECD"/>
    <w:rsid w:val="00903D25"/>
    <w:rsid w:val="00903EC0"/>
    <w:rsid w:val="009042F2"/>
    <w:rsid w:val="00904CAB"/>
    <w:rsid w:val="00904DB3"/>
    <w:rsid w:val="00905468"/>
    <w:rsid w:val="00905648"/>
    <w:rsid w:val="00905AB5"/>
    <w:rsid w:val="00906097"/>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509"/>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3C07"/>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1AC"/>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6D66"/>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221"/>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0EA"/>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F8"/>
    <w:rsid w:val="00A43200"/>
    <w:rsid w:val="00A43791"/>
    <w:rsid w:val="00A44F91"/>
    <w:rsid w:val="00A45259"/>
    <w:rsid w:val="00A45827"/>
    <w:rsid w:val="00A4587D"/>
    <w:rsid w:val="00A461BE"/>
    <w:rsid w:val="00A46879"/>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3ED8"/>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4C5"/>
    <w:rsid w:val="00AB617A"/>
    <w:rsid w:val="00AB6943"/>
    <w:rsid w:val="00AB6F4A"/>
    <w:rsid w:val="00AB75C1"/>
    <w:rsid w:val="00AC033F"/>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5D0D"/>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332"/>
    <w:rsid w:val="00AE7DB5"/>
    <w:rsid w:val="00AF0336"/>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47E3"/>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6138"/>
    <w:rsid w:val="00B57C8E"/>
    <w:rsid w:val="00B6022D"/>
    <w:rsid w:val="00B605CD"/>
    <w:rsid w:val="00B60EB4"/>
    <w:rsid w:val="00B61C7E"/>
    <w:rsid w:val="00B61F6F"/>
    <w:rsid w:val="00B62C25"/>
    <w:rsid w:val="00B62DA9"/>
    <w:rsid w:val="00B63934"/>
    <w:rsid w:val="00B64BEC"/>
    <w:rsid w:val="00B64F9D"/>
    <w:rsid w:val="00B65103"/>
    <w:rsid w:val="00B65AC5"/>
    <w:rsid w:val="00B65B75"/>
    <w:rsid w:val="00B65D55"/>
    <w:rsid w:val="00B65DDE"/>
    <w:rsid w:val="00B66188"/>
    <w:rsid w:val="00B66B82"/>
    <w:rsid w:val="00B66E2C"/>
    <w:rsid w:val="00B66EC0"/>
    <w:rsid w:val="00B67239"/>
    <w:rsid w:val="00B70000"/>
    <w:rsid w:val="00B70BE8"/>
    <w:rsid w:val="00B70CA7"/>
    <w:rsid w:val="00B710A8"/>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03C"/>
    <w:rsid w:val="00B806A3"/>
    <w:rsid w:val="00B80FF5"/>
    <w:rsid w:val="00B81794"/>
    <w:rsid w:val="00B82CB2"/>
    <w:rsid w:val="00B82F31"/>
    <w:rsid w:val="00B84464"/>
    <w:rsid w:val="00B852B5"/>
    <w:rsid w:val="00B85DFE"/>
    <w:rsid w:val="00B86269"/>
    <w:rsid w:val="00B872BE"/>
    <w:rsid w:val="00B90500"/>
    <w:rsid w:val="00B9055B"/>
    <w:rsid w:val="00B90B7A"/>
    <w:rsid w:val="00B91735"/>
    <w:rsid w:val="00B91E65"/>
    <w:rsid w:val="00B920B4"/>
    <w:rsid w:val="00B92633"/>
    <w:rsid w:val="00B92B00"/>
    <w:rsid w:val="00B92BD1"/>
    <w:rsid w:val="00B92DD7"/>
    <w:rsid w:val="00B931A9"/>
    <w:rsid w:val="00B934CD"/>
    <w:rsid w:val="00B935A4"/>
    <w:rsid w:val="00B9365B"/>
    <w:rsid w:val="00B93D6F"/>
    <w:rsid w:val="00B93E60"/>
    <w:rsid w:val="00B94097"/>
    <w:rsid w:val="00B94DD0"/>
    <w:rsid w:val="00B94FA6"/>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A7BA1"/>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C95"/>
    <w:rsid w:val="00BB5E43"/>
    <w:rsid w:val="00BB6244"/>
    <w:rsid w:val="00BB6548"/>
    <w:rsid w:val="00BB697E"/>
    <w:rsid w:val="00BB6BE8"/>
    <w:rsid w:val="00BB6E3B"/>
    <w:rsid w:val="00BB7F63"/>
    <w:rsid w:val="00BC0C83"/>
    <w:rsid w:val="00BC0EB0"/>
    <w:rsid w:val="00BC1209"/>
    <w:rsid w:val="00BC13CF"/>
    <w:rsid w:val="00BC2E2D"/>
    <w:rsid w:val="00BC38AD"/>
    <w:rsid w:val="00BC39FB"/>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5EE"/>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0F23"/>
    <w:rsid w:val="00C42E75"/>
    <w:rsid w:val="00C42FFC"/>
    <w:rsid w:val="00C4302C"/>
    <w:rsid w:val="00C431E3"/>
    <w:rsid w:val="00C432F5"/>
    <w:rsid w:val="00C43598"/>
    <w:rsid w:val="00C435DB"/>
    <w:rsid w:val="00C43FB7"/>
    <w:rsid w:val="00C44865"/>
    <w:rsid w:val="00C4646C"/>
    <w:rsid w:val="00C47337"/>
    <w:rsid w:val="00C47419"/>
    <w:rsid w:val="00C47C26"/>
    <w:rsid w:val="00C517EC"/>
    <w:rsid w:val="00C52110"/>
    <w:rsid w:val="00C523E2"/>
    <w:rsid w:val="00C52CCA"/>
    <w:rsid w:val="00C53B04"/>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7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6B12"/>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00A"/>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0E8E"/>
    <w:rsid w:val="00CF1643"/>
    <w:rsid w:val="00CF18B0"/>
    <w:rsid w:val="00CF1E7D"/>
    <w:rsid w:val="00CF1EA4"/>
    <w:rsid w:val="00CF2485"/>
    <w:rsid w:val="00CF2845"/>
    <w:rsid w:val="00CF285C"/>
    <w:rsid w:val="00CF285D"/>
    <w:rsid w:val="00CF31CC"/>
    <w:rsid w:val="00CF3608"/>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5BC5"/>
    <w:rsid w:val="00D2611D"/>
    <w:rsid w:val="00D26312"/>
    <w:rsid w:val="00D26419"/>
    <w:rsid w:val="00D26547"/>
    <w:rsid w:val="00D26BA2"/>
    <w:rsid w:val="00D273DE"/>
    <w:rsid w:val="00D30CF4"/>
    <w:rsid w:val="00D30E28"/>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3FD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686C"/>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18"/>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311D"/>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2A9"/>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8C7"/>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4EC6"/>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4EC"/>
    <w:rsid w:val="00E476D4"/>
    <w:rsid w:val="00E47725"/>
    <w:rsid w:val="00E505DC"/>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BE0"/>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B98"/>
    <w:rsid w:val="00E92FE3"/>
    <w:rsid w:val="00E9457A"/>
    <w:rsid w:val="00E94E5C"/>
    <w:rsid w:val="00E95093"/>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5C73"/>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4AA"/>
    <w:rsid w:val="00EB5660"/>
    <w:rsid w:val="00EB5C05"/>
    <w:rsid w:val="00EB6032"/>
    <w:rsid w:val="00EB6272"/>
    <w:rsid w:val="00EB668F"/>
    <w:rsid w:val="00EB6EEC"/>
    <w:rsid w:val="00EB7005"/>
    <w:rsid w:val="00EB7547"/>
    <w:rsid w:val="00EB793A"/>
    <w:rsid w:val="00EC0186"/>
    <w:rsid w:val="00EC0C2B"/>
    <w:rsid w:val="00EC1777"/>
    <w:rsid w:val="00EC2383"/>
    <w:rsid w:val="00EC28AB"/>
    <w:rsid w:val="00EC3822"/>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09DA"/>
    <w:rsid w:val="00EF155D"/>
    <w:rsid w:val="00EF2A9D"/>
    <w:rsid w:val="00EF2C00"/>
    <w:rsid w:val="00EF34CA"/>
    <w:rsid w:val="00EF366C"/>
    <w:rsid w:val="00EF3D73"/>
    <w:rsid w:val="00EF40E7"/>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7AF"/>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C2B"/>
    <w:rsid w:val="00F20E11"/>
    <w:rsid w:val="00F21135"/>
    <w:rsid w:val="00F21864"/>
    <w:rsid w:val="00F223DA"/>
    <w:rsid w:val="00F225C3"/>
    <w:rsid w:val="00F22A04"/>
    <w:rsid w:val="00F23424"/>
    <w:rsid w:val="00F247E6"/>
    <w:rsid w:val="00F2501B"/>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4D5"/>
    <w:rsid w:val="00F368B6"/>
    <w:rsid w:val="00F36A11"/>
    <w:rsid w:val="00F36C90"/>
    <w:rsid w:val="00F36D83"/>
    <w:rsid w:val="00F3776C"/>
    <w:rsid w:val="00F4013A"/>
    <w:rsid w:val="00F40694"/>
    <w:rsid w:val="00F42A43"/>
    <w:rsid w:val="00F42BC0"/>
    <w:rsid w:val="00F437E7"/>
    <w:rsid w:val="00F43B58"/>
    <w:rsid w:val="00F43FE8"/>
    <w:rsid w:val="00F4484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6B5"/>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4B5"/>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08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242"/>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153"/>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59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E3D3B6D-8AAB-4699-81FF-B3AF5B5E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1273</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335</cp:revision>
  <cp:lastPrinted>2018-04-06T13:41:00Z</cp:lastPrinted>
  <dcterms:created xsi:type="dcterms:W3CDTF">2019-04-01T13:39:00Z</dcterms:created>
  <dcterms:modified xsi:type="dcterms:W3CDTF">2019-08-16T20:42:00Z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